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515A8" w14:textId="53031BE2" w:rsidR="007D5F42" w:rsidRPr="00764C20" w:rsidRDefault="00A45215" w:rsidP="00B44990">
      <w:pPr>
        <w:pStyle w:val="Titel"/>
        <w:jc w:val="center"/>
        <w:rPr>
          <w:sz w:val="48"/>
          <w:szCs w:val="48"/>
        </w:rPr>
      </w:pPr>
      <w:r w:rsidRPr="00764C20">
        <w:rPr>
          <w:sz w:val="48"/>
          <w:szCs w:val="48"/>
        </w:rPr>
        <w:t>Teilnahmeantrag</w:t>
      </w:r>
    </w:p>
    <w:p w14:paraId="6B37403A" w14:textId="600C67A6" w:rsidR="00A45215" w:rsidRPr="0053242E" w:rsidRDefault="00A45215" w:rsidP="00D453A3">
      <w:pPr>
        <w:spacing w:after="0" w:line="288" w:lineRule="auto"/>
        <w:jc w:val="both"/>
        <w:rPr>
          <w:rFonts w:cs="Arial"/>
          <w:sz w:val="22"/>
          <w:szCs w:val="22"/>
        </w:rPr>
      </w:pPr>
      <w:r w:rsidRPr="0053242E">
        <w:rPr>
          <w:rFonts w:cs="Arial"/>
          <w:sz w:val="22"/>
          <w:szCs w:val="22"/>
        </w:rPr>
        <w:t xml:space="preserve">Hiermit </w:t>
      </w:r>
      <w:r w:rsidR="00EA7CA4">
        <w:rPr>
          <w:rFonts w:cs="Arial"/>
          <w:sz w:val="22"/>
          <w:szCs w:val="22"/>
        </w:rPr>
        <w:t>reichen wir</w:t>
      </w:r>
      <w:r w:rsidR="006B305D">
        <w:rPr>
          <w:rFonts w:cs="Arial"/>
          <w:sz w:val="22"/>
          <w:szCs w:val="22"/>
        </w:rPr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45215" w:rsidRPr="0053242E" w14:paraId="5DAA182F" w14:textId="77777777" w:rsidTr="00672358">
        <w:tc>
          <w:tcPr>
            <w:tcW w:w="9493" w:type="dxa"/>
            <w:shd w:val="clear" w:color="auto" w:fill="D9D9D9" w:themeFill="background1" w:themeFillShade="D9"/>
          </w:tcPr>
          <w:p w14:paraId="41A7CE82" w14:textId="4D474CF1" w:rsidR="00A45215" w:rsidRPr="0053242E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 xml:space="preserve">Firma, </w:t>
            </w:r>
            <w:r>
              <w:rPr>
                <w:rFonts w:cs="Arial"/>
                <w:sz w:val="22"/>
                <w:szCs w:val="22"/>
              </w:rPr>
              <w:t xml:space="preserve">Rechtsform, </w:t>
            </w:r>
            <w:r w:rsidRPr="0053242E">
              <w:rPr>
                <w:rFonts w:cs="Arial"/>
                <w:sz w:val="22"/>
                <w:szCs w:val="22"/>
              </w:rPr>
              <w:t>Anschrift</w:t>
            </w:r>
          </w:p>
        </w:tc>
      </w:tr>
      <w:tr w:rsidR="00A45215" w:rsidRPr="0053242E" w14:paraId="6B9AADC6" w14:textId="77777777" w:rsidTr="00672358">
        <w:tc>
          <w:tcPr>
            <w:tcW w:w="9493" w:type="dxa"/>
          </w:tcPr>
          <w:p w14:paraId="10F0C14F" w14:textId="77777777" w:rsidR="00A16CE7" w:rsidRDefault="00A16CE7" w:rsidP="0031625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16E9D70" w14:textId="77777777" w:rsidR="0031625E" w:rsidRPr="0053242E" w:rsidRDefault="0031625E" w:rsidP="0031625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45215" w:rsidRPr="0053242E" w14:paraId="0BE14D98" w14:textId="77777777" w:rsidTr="00672358">
        <w:tc>
          <w:tcPr>
            <w:tcW w:w="9493" w:type="dxa"/>
            <w:shd w:val="clear" w:color="auto" w:fill="D9D9D9" w:themeFill="background1" w:themeFillShade="D9"/>
          </w:tcPr>
          <w:p w14:paraId="280967D6" w14:textId="2B090A85" w:rsidR="00A45215" w:rsidRPr="0053242E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Registergericht, Registernummer</w:t>
            </w:r>
          </w:p>
        </w:tc>
      </w:tr>
      <w:tr w:rsidR="00A45215" w:rsidRPr="0053242E" w14:paraId="57D6E5FB" w14:textId="77777777" w:rsidTr="00672358">
        <w:tc>
          <w:tcPr>
            <w:tcW w:w="9493" w:type="dxa"/>
          </w:tcPr>
          <w:p w14:paraId="624A08C7" w14:textId="77777777" w:rsidR="00A16CE7" w:rsidRDefault="00A16CE7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D6A7352" w14:textId="77777777" w:rsidR="003E0088" w:rsidRPr="0053242E" w:rsidRDefault="003E0088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45215" w:rsidRPr="0053242E" w14:paraId="35653654" w14:textId="77777777" w:rsidTr="00672358">
        <w:tc>
          <w:tcPr>
            <w:tcW w:w="9493" w:type="dxa"/>
            <w:shd w:val="clear" w:color="auto" w:fill="D9D9D9" w:themeFill="background1" w:themeFillShade="D9"/>
          </w:tcPr>
          <w:p w14:paraId="443EB9A8" w14:textId="68036935" w:rsidR="00A45215" w:rsidRPr="0053242E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Ansprechpartner für das Vergabeverfahren (Name, </w:t>
            </w:r>
            <w:r w:rsidR="006B305D">
              <w:rPr>
                <w:rFonts w:cs="Arial"/>
                <w:sz w:val="22"/>
                <w:szCs w:val="22"/>
              </w:rPr>
              <w:t xml:space="preserve">Position, </w:t>
            </w:r>
            <w:r>
              <w:rPr>
                <w:rFonts w:cs="Arial"/>
                <w:sz w:val="22"/>
                <w:szCs w:val="22"/>
              </w:rPr>
              <w:t>Telefon</w:t>
            </w:r>
            <w:r w:rsidR="00A75418">
              <w:rPr>
                <w:rFonts w:cs="Arial"/>
                <w:sz w:val="22"/>
                <w:szCs w:val="22"/>
              </w:rPr>
              <w:t xml:space="preserve"> / </w:t>
            </w:r>
            <w:r>
              <w:rPr>
                <w:rFonts w:cs="Arial"/>
                <w:sz w:val="22"/>
                <w:szCs w:val="22"/>
              </w:rPr>
              <w:t>E-Mail)</w:t>
            </w:r>
            <w:r w:rsidR="004235EB" w:rsidRPr="004235EB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  <w:r w:rsidR="004235EB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A45215" w:rsidRPr="0053242E" w14:paraId="50AB6FF3" w14:textId="77777777" w:rsidTr="00672358">
        <w:tc>
          <w:tcPr>
            <w:tcW w:w="9493" w:type="dxa"/>
          </w:tcPr>
          <w:p w14:paraId="77544E24" w14:textId="77777777" w:rsidR="003E0088" w:rsidRDefault="003E0088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58A960E" w14:textId="77777777" w:rsidR="004A0AC3" w:rsidRPr="0053242E" w:rsidRDefault="004A0AC3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A043A34" w14:textId="722C87DD" w:rsidR="006B305D" w:rsidRPr="006B305D" w:rsidRDefault="006B305D" w:rsidP="00D453A3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53242E">
        <w:rPr>
          <w:rFonts w:cs="Arial"/>
          <w:sz w:val="22"/>
          <w:szCs w:val="22"/>
        </w:rPr>
        <w:t xml:space="preserve">einen Teilnahmeantrag </w:t>
      </w:r>
      <w:r w:rsidR="006A4E0F">
        <w:rPr>
          <w:rFonts w:cs="Arial"/>
          <w:sz w:val="22"/>
          <w:szCs w:val="22"/>
        </w:rPr>
        <w:t>ein</w:t>
      </w:r>
      <w:r w:rsidRPr="0053242E">
        <w:rPr>
          <w:rFonts w:cs="Arial"/>
          <w:sz w:val="22"/>
          <w:szCs w:val="22"/>
        </w:rPr>
        <w:t xml:space="preserve"> als (</w:t>
      </w:r>
      <w:r w:rsidRPr="009B0534">
        <w:rPr>
          <w:rFonts w:cs="Arial"/>
          <w:i/>
          <w:iCs/>
          <w:sz w:val="22"/>
          <w:szCs w:val="22"/>
        </w:rPr>
        <w:t>Zutreffendes bitte ankreuzen</w:t>
      </w:r>
      <w:r w:rsidRPr="0053242E">
        <w:rPr>
          <w:rFonts w:cs="Arial"/>
          <w:sz w:val="22"/>
          <w:szCs w:val="22"/>
        </w:rPr>
        <w:t>):</w:t>
      </w:r>
    </w:p>
    <w:p w14:paraId="30256558" w14:textId="25AD9B57" w:rsidR="006B305D" w:rsidRPr="006B305D" w:rsidRDefault="00546CE2" w:rsidP="0031625E">
      <w:pPr>
        <w:contextualSpacing/>
        <w:jc w:val="both"/>
        <w:rPr>
          <w:rFonts w:cs="Arial"/>
          <w:bCs/>
          <w:i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061215144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305D" w:rsidRPr="0053242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6B305D" w:rsidRPr="0053242E">
        <w:rPr>
          <w:rFonts w:cs="Arial"/>
          <w:sz w:val="22"/>
          <w:szCs w:val="22"/>
        </w:rPr>
        <w:tab/>
      </w:r>
      <w:r w:rsidR="006B305D" w:rsidRPr="00C83719">
        <w:rPr>
          <w:rFonts w:cs="Arial"/>
          <w:b/>
          <w:bCs/>
          <w:sz w:val="22"/>
          <w:szCs w:val="22"/>
        </w:rPr>
        <w:t>Einzelbewerber</w:t>
      </w:r>
    </w:p>
    <w:p w14:paraId="76DCFD0F" w14:textId="2579E407" w:rsidR="00A45215" w:rsidRDefault="00546CE2" w:rsidP="00560098">
      <w:pPr>
        <w:spacing w:line="288" w:lineRule="auto"/>
        <w:ind w:left="700" w:hanging="70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95158708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215" w:rsidRPr="0053242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45215" w:rsidRPr="0053242E">
        <w:rPr>
          <w:rFonts w:cs="Arial"/>
          <w:sz w:val="22"/>
          <w:szCs w:val="22"/>
        </w:rPr>
        <w:tab/>
      </w:r>
      <w:r w:rsidR="006C58FE">
        <w:rPr>
          <w:rFonts w:cs="Arial"/>
          <w:sz w:val="22"/>
          <w:szCs w:val="22"/>
        </w:rPr>
        <w:t>vertretungsberechtigtes</w:t>
      </w:r>
      <w:r w:rsidR="00A45215" w:rsidRPr="0053242E">
        <w:rPr>
          <w:rFonts w:cs="Arial"/>
          <w:sz w:val="22"/>
          <w:szCs w:val="22"/>
        </w:rPr>
        <w:t xml:space="preserve"> Mitglied </w:t>
      </w:r>
      <w:r w:rsidR="00BE4AE1">
        <w:rPr>
          <w:rFonts w:cs="Arial"/>
          <w:sz w:val="22"/>
          <w:szCs w:val="22"/>
        </w:rPr>
        <w:t>folgender</w:t>
      </w:r>
      <w:r w:rsidR="0047207E">
        <w:rPr>
          <w:rFonts w:cs="Arial"/>
          <w:sz w:val="22"/>
          <w:szCs w:val="22"/>
        </w:rPr>
        <w:t xml:space="preserve"> </w:t>
      </w:r>
      <w:r w:rsidR="00A45215" w:rsidRPr="00C83719">
        <w:rPr>
          <w:rFonts w:cs="Arial"/>
          <w:b/>
          <w:bCs/>
          <w:sz w:val="22"/>
          <w:szCs w:val="22"/>
        </w:rPr>
        <w:t>Bewerbergemeinschaft</w:t>
      </w:r>
      <w:r w:rsidR="006C58FE">
        <w:rPr>
          <w:rFonts w:cs="Arial"/>
          <w:b/>
          <w:bCs/>
          <w:sz w:val="22"/>
          <w:szCs w:val="22"/>
        </w:rPr>
        <w:t xml:space="preserve"> </w:t>
      </w:r>
      <w:r w:rsidR="006B58A6" w:rsidRPr="006B58A6">
        <w:rPr>
          <w:rFonts w:cs="Arial"/>
          <w:sz w:val="22"/>
          <w:szCs w:val="22"/>
        </w:rPr>
        <w:t>(</w:t>
      </w:r>
      <w:r w:rsidR="006B58A6" w:rsidRPr="009B0534">
        <w:rPr>
          <w:rFonts w:cs="Arial"/>
          <w:i/>
          <w:iCs/>
          <w:sz w:val="22"/>
          <w:szCs w:val="22"/>
        </w:rPr>
        <w:t>Formblatt 02 beifügen</w:t>
      </w:r>
      <w:r w:rsidR="006B58A6" w:rsidRPr="006B58A6">
        <w:rPr>
          <w:rFonts w:cs="Arial"/>
          <w:sz w:val="22"/>
          <w:szCs w:val="22"/>
        </w:rPr>
        <w:t>)</w:t>
      </w:r>
      <w:r w:rsidR="00A45215" w:rsidRPr="006B58A6">
        <w:rPr>
          <w:rFonts w:cs="Arial"/>
          <w:sz w:val="22"/>
          <w:szCs w:val="22"/>
        </w:rPr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C71A67" w:rsidRPr="0053242E" w14:paraId="39D6A5C1" w14:textId="77777777" w:rsidTr="008A2E8C">
        <w:tc>
          <w:tcPr>
            <w:tcW w:w="9493" w:type="dxa"/>
            <w:gridSpan w:val="3"/>
            <w:shd w:val="clear" w:color="auto" w:fill="D9D9D9" w:themeFill="background1" w:themeFillShade="D9"/>
          </w:tcPr>
          <w:p w14:paraId="3BC619C0" w14:textId="0F48AB01" w:rsidR="00C71A67" w:rsidRPr="0053242E" w:rsidRDefault="00C71A6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Bezeichnung der Bewerber-/Bietergemeinschaft</w:t>
            </w:r>
            <w:r w:rsidR="004235EB" w:rsidRPr="004235EB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</w:p>
        </w:tc>
      </w:tr>
      <w:tr w:rsidR="00C71A67" w:rsidRPr="0053242E" w14:paraId="13E3B27B" w14:textId="77777777" w:rsidTr="008A2E8C">
        <w:tc>
          <w:tcPr>
            <w:tcW w:w="9493" w:type="dxa"/>
            <w:gridSpan w:val="3"/>
          </w:tcPr>
          <w:p w14:paraId="54A5BF6B" w14:textId="77777777" w:rsidR="00C71A67" w:rsidRDefault="00C71A6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7EEEC15" w14:textId="77777777" w:rsidR="00DC62B2" w:rsidRPr="0053242E" w:rsidRDefault="00DC62B2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45215" w:rsidRPr="0053242E" w14:paraId="41113864" w14:textId="77777777" w:rsidTr="00672358">
        <w:tc>
          <w:tcPr>
            <w:tcW w:w="562" w:type="dxa"/>
            <w:shd w:val="clear" w:color="auto" w:fill="D9D9D9" w:themeFill="background1" w:themeFillShade="D9"/>
          </w:tcPr>
          <w:p w14:paraId="16E52C2D" w14:textId="77777777" w:rsidR="00A45215" w:rsidRPr="0053242E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70DC7A42" w14:textId="42B6437F" w:rsidR="00A45215" w:rsidRPr="0053242E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Firma</w:t>
            </w:r>
            <w:r w:rsidR="00F05A73">
              <w:rPr>
                <w:rFonts w:cs="Arial"/>
                <w:sz w:val="22"/>
                <w:szCs w:val="22"/>
              </w:rPr>
              <w:t xml:space="preserve">, </w:t>
            </w:r>
            <w:r w:rsidR="00C71A67">
              <w:rPr>
                <w:rFonts w:cs="Arial"/>
                <w:sz w:val="22"/>
                <w:szCs w:val="22"/>
              </w:rPr>
              <w:t>Ort</w:t>
            </w:r>
            <w:r w:rsidR="00085577" w:rsidRPr="00AC3A53">
              <w:rPr>
                <w:rFonts w:cs="Arial"/>
                <w:i/>
                <w:iCs/>
                <w:sz w:val="22"/>
                <w:szCs w:val="22"/>
              </w:rPr>
              <w:t xml:space="preserve"> – Kurzbezeichnung genügt –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554B33DB" w14:textId="77777777" w:rsidR="00A45215" w:rsidRPr="0053242E" w:rsidRDefault="00A45215" w:rsidP="008F0C1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A45215" w:rsidRPr="0053242E" w14:paraId="4CA8CB7E" w14:textId="77777777" w:rsidTr="00A03F60">
        <w:tc>
          <w:tcPr>
            <w:tcW w:w="562" w:type="dxa"/>
            <w:vAlign w:val="center"/>
          </w:tcPr>
          <w:p w14:paraId="4CAD3A61" w14:textId="5DDE6204" w:rsidR="00A45215" w:rsidRPr="0053242E" w:rsidRDefault="00FC41BB" w:rsidP="00A03F6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124CD4D2" w14:textId="77777777" w:rsidR="00A45215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CA58437" w14:textId="77777777" w:rsidR="00DC62B2" w:rsidRPr="0053242E" w:rsidRDefault="00DC62B2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64CDF7D0" w14:textId="77777777" w:rsidR="00A45215" w:rsidRPr="0053242E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45215" w:rsidRPr="0053242E" w14:paraId="58DF6D53" w14:textId="77777777" w:rsidTr="00A03F60">
        <w:tc>
          <w:tcPr>
            <w:tcW w:w="562" w:type="dxa"/>
            <w:vAlign w:val="center"/>
          </w:tcPr>
          <w:p w14:paraId="02936DF4" w14:textId="6D9A4C92" w:rsidR="00A45215" w:rsidRPr="0053242E" w:rsidRDefault="00FC41BB" w:rsidP="00A03F6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4B51852B" w14:textId="77777777" w:rsidR="00A45215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CEDE090" w14:textId="77777777" w:rsidR="00DC62B2" w:rsidRPr="0053242E" w:rsidRDefault="00DC62B2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CCCD39F" w14:textId="77777777" w:rsidR="00A45215" w:rsidRPr="0053242E" w:rsidRDefault="00A45215" w:rsidP="00A27CF5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45215" w:rsidRPr="0053242E" w14:paraId="68944665" w14:textId="77777777" w:rsidTr="00A03F60">
        <w:tc>
          <w:tcPr>
            <w:tcW w:w="562" w:type="dxa"/>
            <w:vAlign w:val="center"/>
          </w:tcPr>
          <w:p w14:paraId="0E71FF05" w14:textId="4F94CED7" w:rsidR="00A45215" w:rsidRPr="0053242E" w:rsidRDefault="00FC41BB" w:rsidP="00A03F6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5BD12866" w14:textId="77777777" w:rsidR="00A45215" w:rsidRDefault="00A45215" w:rsidP="00A27CF5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6510B94" w14:textId="77777777" w:rsidR="00DC62B2" w:rsidRPr="0053242E" w:rsidRDefault="00DC62B2" w:rsidP="00A27CF5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E35FF6A" w14:textId="77777777" w:rsidR="00A45215" w:rsidRPr="0053242E" w:rsidRDefault="00A45215" w:rsidP="00A27CF5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AF06054" w14:textId="282FCF11" w:rsidR="003E0088" w:rsidRPr="00F377CF" w:rsidRDefault="00A45215" w:rsidP="007F14F3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>(Tabelle bei Bedarf erweitern)</w:t>
      </w:r>
    </w:p>
    <w:p w14:paraId="1557D8FC" w14:textId="3AFBB184" w:rsidR="00026003" w:rsidRPr="00026003" w:rsidRDefault="00026003" w:rsidP="00B0304F">
      <w:pPr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026003">
        <w:rPr>
          <w:rFonts w:cs="Arial"/>
          <w:b/>
          <w:bCs/>
          <w:sz w:val="22"/>
          <w:szCs w:val="22"/>
        </w:rPr>
        <w:t>Unterauftragnehmer</w:t>
      </w:r>
    </w:p>
    <w:p w14:paraId="0B60A0B7" w14:textId="5B63C7CB" w:rsidR="000127AA" w:rsidRDefault="00546CE2" w:rsidP="000127AA">
      <w:pPr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1476212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7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96C9B" w:rsidRPr="0053242E">
        <w:rPr>
          <w:rFonts w:cs="Arial"/>
          <w:sz w:val="22"/>
          <w:szCs w:val="22"/>
        </w:rPr>
        <w:tab/>
      </w:r>
      <w:r w:rsidR="000127AA">
        <w:rPr>
          <w:rFonts w:cs="Arial"/>
          <w:sz w:val="22"/>
          <w:szCs w:val="22"/>
        </w:rPr>
        <w:t>Wir erbringen sämtliche Leistungen selbst.</w:t>
      </w:r>
    </w:p>
    <w:p w14:paraId="0F16919E" w14:textId="719EC772" w:rsidR="00B0304F" w:rsidRPr="0053242E" w:rsidRDefault="00546CE2" w:rsidP="00B96C9B">
      <w:pPr>
        <w:spacing w:line="288" w:lineRule="auto"/>
        <w:ind w:left="708" w:hanging="708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4025300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7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127AA" w:rsidRPr="0053242E">
        <w:rPr>
          <w:rFonts w:cs="Arial"/>
          <w:sz w:val="22"/>
          <w:szCs w:val="22"/>
        </w:rPr>
        <w:tab/>
      </w:r>
      <w:r w:rsidR="00B0304F">
        <w:rPr>
          <w:rFonts w:cs="Arial"/>
          <w:sz w:val="22"/>
          <w:szCs w:val="22"/>
        </w:rPr>
        <w:t>W</w:t>
      </w:r>
      <w:r w:rsidR="00B0304F" w:rsidRPr="005C63EE">
        <w:rPr>
          <w:rFonts w:cs="Arial"/>
          <w:sz w:val="22"/>
          <w:szCs w:val="22"/>
        </w:rPr>
        <w:t>ir beabsichtige</w:t>
      </w:r>
      <w:r w:rsidR="00B0304F">
        <w:rPr>
          <w:rFonts w:cs="Arial"/>
          <w:sz w:val="22"/>
          <w:szCs w:val="22"/>
        </w:rPr>
        <w:t xml:space="preserve">n </w:t>
      </w:r>
      <w:r w:rsidR="00B0304F" w:rsidRPr="005C63EE">
        <w:rPr>
          <w:rFonts w:cs="Arial"/>
          <w:sz w:val="22"/>
          <w:szCs w:val="22"/>
        </w:rPr>
        <w:t>Auftrags</w:t>
      </w:r>
      <w:r w:rsidR="00B0304F">
        <w:rPr>
          <w:rFonts w:cs="Arial"/>
          <w:sz w:val="22"/>
          <w:szCs w:val="22"/>
        </w:rPr>
        <w:t>teile</w:t>
      </w:r>
      <w:r w:rsidR="00B0304F" w:rsidRPr="005C63EE">
        <w:rPr>
          <w:rFonts w:cs="Arial"/>
          <w:sz w:val="22"/>
          <w:szCs w:val="22"/>
        </w:rPr>
        <w:t xml:space="preserve"> </w:t>
      </w:r>
      <w:r w:rsidR="00A947F4">
        <w:rPr>
          <w:rFonts w:cs="Arial"/>
          <w:sz w:val="22"/>
          <w:szCs w:val="22"/>
        </w:rPr>
        <w:t xml:space="preserve">wie folgt an </w:t>
      </w:r>
      <w:r w:rsidR="00B0304F" w:rsidRPr="006A4E0F">
        <w:rPr>
          <w:rFonts w:cs="Arial"/>
          <w:sz w:val="22"/>
          <w:szCs w:val="22"/>
        </w:rPr>
        <w:t>Unterauftragnehmer</w:t>
      </w:r>
      <w:r w:rsidR="00B0304F" w:rsidRPr="005C63EE">
        <w:rPr>
          <w:rFonts w:cs="Arial"/>
          <w:sz w:val="22"/>
          <w:szCs w:val="22"/>
        </w:rPr>
        <w:t xml:space="preserve"> zu vergeben</w:t>
      </w:r>
      <w:r w:rsidR="00DB418D">
        <w:rPr>
          <w:rFonts w:cs="Arial"/>
          <w:sz w:val="22"/>
          <w:szCs w:val="22"/>
        </w:rPr>
        <w:br/>
      </w:r>
      <w:r w:rsidR="00B22F17" w:rsidRPr="00CB30C4">
        <w:rPr>
          <w:rFonts w:cs="Arial"/>
          <w:sz w:val="22"/>
          <w:szCs w:val="22"/>
        </w:rPr>
        <w:t>(</w:t>
      </w:r>
      <w:r w:rsidR="00B22F17" w:rsidRPr="00CB30C4">
        <w:rPr>
          <w:rFonts w:cs="Arial"/>
          <w:i/>
          <w:iCs/>
          <w:sz w:val="22"/>
          <w:szCs w:val="22"/>
        </w:rPr>
        <w:t>Formblatt 0</w:t>
      </w:r>
      <w:r w:rsidR="00CB30C4" w:rsidRPr="00CB30C4">
        <w:rPr>
          <w:rFonts w:cs="Arial"/>
          <w:i/>
          <w:iCs/>
          <w:sz w:val="22"/>
          <w:szCs w:val="22"/>
        </w:rPr>
        <w:t>7</w:t>
      </w:r>
      <w:r w:rsidR="00B22F17" w:rsidRPr="00CB30C4">
        <w:rPr>
          <w:rFonts w:cs="Arial"/>
          <w:i/>
          <w:iCs/>
          <w:sz w:val="22"/>
          <w:szCs w:val="22"/>
        </w:rPr>
        <w:t xml:space="preserve"> beifügen</w:t>
      </w:r>
      <w:r w:rsidR="00B22F17" w:rsidRPr="00CB30C4">
        <w:rPr>
          <w:rFonts w:cs="Arial"/>
          <w:sz w:val="22"/>
          <w:szCs w:val="22"/>
        </w:rPr>
        <w:t>)</w:t>
      </w:r>
      <w:r w:rsidR="00DB418D" w:rsidRPr="00CB30C4">
        <w:rPr>
          <w:rFonts w:cs="Arial"/>
          <w:sz w:val="22"/>
          <w:szCs w:val="22"/>
        </w:rPr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B0304F" w:rsidRPr="0053242E" w14:paraId="2689D87F" w14:textId="77777777" w:rsidTr="002C7DAB">
        <w:tc>
          <w:tcPr>
            <w:tcW w:w="562" w:type="dxa"/>
            <w:shd w:val="clear" w:color="auto" w:fill="D9D9D9" w:themeFill="background1" w:themeFillShade="D9"/>
          </w:tcPr>
          <w:p w14:paraId="6FDD1690" w14:textId="77777777" w:rsidR="00B0304F" w:rsidRPr="0053242E" w:rsidRDefault="00B0304F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0FB78D0C" w14:textId="0254A8BE" w:rsidR="00B0304F" w:rsidRPr="0053242E" w:rsidRDefault="00B0304F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 xml:space="preserve">Firma, </w:t>
            </w:r>
            <w:r w:rsidR="00FA05B8">
              <w:rPr>
                <w:rFonts w:cs="Arial"/>
                <w:sz w:val="22"/>
                <w:szCs w:val="22"/>
              </w:rPr>
              <w:t>Anschrift</w:t>
            </w:r>
            <w:r w:rsidRPr="0053242E">
              <w:rPr>
                <w:rFonts w:cs="Arial"/>
                <w:sz w:val="22"/>
                <w:szCs w:val="22"/>
              </w:rPr>
              <w:t>, Registergericht, Registernummer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FAACD12" w14:textId="77777777" w:rsidR="00B0304F" w:rsidRPr="0053242E" w:rsidRDefault="00B0304F" w:rsidP="008F0C1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B0304F" w:rsidRPr="0053242E" w14:paraId="1174CBDD" w14:textId="77777777" w:rsidTr="00A03F60">
        <w:tc>
          <w:tcPr>
            <w:tcW w:w="562" w:type="dxa"/>
            <w:vAlign w:val="center"/>
          </w:tcPr>
          <w:p w14:paraId="11435961" w14:textId="77777777" w:rsidR="00B0304F" w:rsidRPr="0053242E" w:rsidRDefault="00B0304F" w:rsidP="00A03F6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7E5E8064" w14:textId="77777777" w:rsidR="00B0304F" w:rsidRDefault="00B0304F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FC89E86" w14:textId="77777777" w:rsidR="00DC62B2" w:rsidRPr="0053242E" w:rsidRDefault="00DC62B2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E76750A" w14:textId="77777777" w:rsidR="00B0304F" w:rsidRPr="0053242E" w:rsidRDefault="00B0304F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0304F" w:rsidRPr="0053242E" w14:paraId="3BBD4D88" w14:textId="77777777" w:rsidTr="00A03F60">
        <w:tc>
          <w:tcPr>
            <w:tcW w:w="562" w:type="dxa"/>
            <w:vAlign w:val="center"/>
          </w:tcPr>
          <w:p w14:paraId="48BD9ED9" w14:textId="77777777" w:rsidR="00B0304F" w:rsidRPr="0053242E" w:rsidRDefault="00B0304F" w:rsidP="00A03F6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16A5EA42" w14:textId="77777777" w:rsidR="00B0304F" w:rsidRDefault="00B0304F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D83C233" w14:textId="77777777" w:rsidR="00DC62B2" w:rsidRPr="0053242E" w:rsidRDefault="00DC62B2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2BDF06D" w14:textId="77777777" w:rsidR="00B0304F" w:rsidRPr="0053242E" w:rsidRDefault="00B0304F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0304F" w:rsidRPr="0053242E" w14:paraId="0D2C3806" w14:textId="77777777" w:rsidTr="00A03F60">
        <w:tc>
          <w:tcPr>
            <w:tcW w:w="562" w:type="dxa"/>
            <w:vAlign w:val="center"/>
          </w:tcPr>
          <w:p w14:paraId="68541C44" w14:textId="77777777" w:rsidR="00B0304F" w:rsidRPr="0053242E" w:rsidRDefault="00B0304F" w:rsidP="00A03F6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2BB2070F" w14:textId="77777777" w:rsidR="00B0304F" w:rsidRDefault="00B0304F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DCD4FF0" w14:textId="77777777" w:rsidR="00DC62B2" w:rsidRPr="0053242E" w:rsidRDefault="00DC62B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880B854" w14:textId="77777777" w:rsidR="00B0304F" w:rsidRPr="0053242E" w:rsidRDefault="00B0304F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19769A9" w14:textId="7634CCA8" w:rsidR="003E0088" w:rsidRPr="00F377CF" w:rsidRDefault="00B0304F" w:rsidP="00F377CF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>(Tabelle bei Bedarf erweitern)</w:t>
      </w:r>
    </w:p>
    <w:p w14:paraId="01A48D01" w14:textId="32F51324" w:rsidR="00026003" w:rsidRPr="00026003" w:rsidRDefault="00026003" w:rsidP="00DB418D">
      <w:pPr>
        <w:keepNext/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026003">
        <w:rPr>
          <w:rFonts w:cs="Arial"/>
          <w:b/>
          <w:bCs/>
          <w:sz w:val="22"/>
          <w:szCs w:val="22"/>
        </w:rPr>
        <w:lastRenderedPageBreak/>
        <w:t>Eignungsleihe</w:t>
      </w:r>
    </w:p>
    <w:p w14:paraId="1DFEA7D8" w14:textId="68981A0E" w:rsidR="000127AA" w:rsidRDefault="00546CE2" w:rsidP="004A0AC3">
      <w:pPr>
        <w:keepNext/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406756609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6C9B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96C9B" w:rsidRPr="0053242E">
        <w:rPr>
          <w:rFonts w:cs="Arial"/>
          <w:sz w:val="22"/>
          <w:szCs w:val="22"/>
        </w:rPr>
        <w:tab/>
      </w:r>
      <w:r w:rsidR="000127AA">
        <w:rPr>
          <w:rFonts w:cs="Arial"/>
          <w:sz w:val="22"/>
          <w:szCs w:val="22"/>
        </w:rPr>
        <w:t>Wir erfüllen sämtliche Eignungsanforderungen</w:t>
      </w:r>
      <w:r w:rsidR="004A0AC3">
        <w:rPr>
          <w:rFonts w:cs="Arial"/>
          <w:sz w:val="22"/>
          <w:szCs w:val="22"/>
        </w:rPr>
        <w:t xml:space="preserve"> </w:t>
      </w:r>
      <w:r w:rsidR="00892FB5">
        <w:rPr>
          <w:rFonts w:cs="Arial"/>
          <w:sz w:val="22"/>
          <w:szCs w:val="22"/>
        </w:rPr>
        <w:t xml:space="preserve">als Bewerber /-gemeinschaft </w:t>
      </w:r>
      <w:r w:rsidR="004A0AC3">
        <w:rPr>
          <w:rFonts w:cs="Arial"/>
          <w:sz w:val="22"/>
          <w:szCs w:val="22"/>
        </w:rPr>
        <w:t>selbst.</w:t>
      </w:r>
    </w:p>
    <w:p w14:paraId="733FC2AC" w14:textId="2C0D9DD8" w:rsidR="003642A1" w:rsidRPr="0053242E" w:rsidRDefault="00546CE2" w:rsidP="000127AA">
      <w:pPr>
        <w:keepNext/>
        <w:spacing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5022551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7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127AA" w:rsidRPr="0053242E">
        <w:rPr>
          <w:rFonts w:cs="Arial"/>
          <w:sz w:val="22"/>
          <w:szCs w:val="22"/>
        </w:rPr>
        <w:tab/>
      </w:r>
      <w:r w:rsidR="003642A1">
        <w:rPr>
          <w:rFonts w:cs="Arial"/>
          <w:sz w:val="22"/>
          <w:szCs w:val="22"/>
        </w:rPr>
        <w:t>W</w:t>
      </w:r>
      <w:r w:rsidR="003642A1" w:rsidRPr="005C63EE">
        <w:rPr>
          <w:rFonts w:cs="Arial"/>
          <w:sz w:val="22"/>
          <w:szCs w:val="22"/>
        </w:rPr>
        <w:t>ir beabsichtige</w:t>
      </w:r>
      <w:r w:rsidR="003642A1">
        <w:rPr>
          <w:rFonts w:cs="Arial"/>
          <w:sz w:val="22"/>
          <w:szCs w:val="22"/>
        </w:rPr>
        <w:t xml:space="preserve">n </w:t>
      </w:r>
      <w:r w:rsidR="002F6E78" w:rsidRPr="002F6E78">
        <w:rPr>
          <w:rFonts w:cs="Arial"/>
          <w:sz w:val="22"/>
          <w:szCs w:val="22"/>
        </w:rPr>
        <w:t xml:space="preserve">zum </w:t>
      </w:r>
      <w:r w:rsidR="00956C50">
        <w:rPr>
          <w:rFonts w:cs="Arial"/>
          <w:sz w:val="22"/>
          <w:szCs w:val="22"/>
        </w:rPr>
        <w:t>N</w:t>
      </w:r>
      <w:r w:rsidR="002F6E78" w:rsidRPr="002F6E78">
        <w:rPr>
          <w:rFonts w:cs="Arial"/>
          <w:sz w:val="22"/>
          <w:szCs w:val="22"/>
        </w:rPr>
        <w:t xml:space="preserve">achweis </w:t>
      </w:r>
      <w:r w:rsidR="002F6E78">
        <w:rPr>
          <w:rFonts w:cs="Arial"/>
          <w:sz w:val="22"/>
          <w:szCs w:val="22"/>
        </w:rPr>
        <w:t>unserer</w:t>
      </w:r>
      <w:r w:rsidR="002F6E78" w:rsidRPr="002F6E78">
        <w:rPr>
          <w:rFonts w:cs="Arial"/>
          <w:sz w:val="22"/>
          <w:szCs w:val="22"/>
        </w:rPr>
        <w:t xml:space="preserve"> wirtschaftliche</w:t>
      </w:r>
      <w:r w:rsidR="00956C50">
        <w:rPr>
          <w:rFonts w:cs="Arial"/>
          <w:sz w:val="22"/>
          <w:szCs w:val="22"/>
        </w:rPr>
        <w:t>n</w:t>
      </w:r>
      <w:r w:rsidR="002F6E78" w:rsidRPr="002F6E78">
        <w:rPr>
          <w:rFonts w:cs="Arial"/>
          <w:sz w:val="22"/>
          <w:szCs w:val="22"/>
        </w:rPr>
        <w:t xml:space="preserve"> und finanzielle</w:t>
      </w:r>
      <w:r w:rsidR="00956C50">
        <w:rPr>
          <w:rFonts w:cs="Arial"/>
          <w:sz w:val="22"/>
          <w:szCs w:val="22"/>
        </w:rPr>
        <w:t>n</w:t>
      </w:r>
      <w:r w:rsidR="002F6E78" w:rsidRPr="002F6E78">
        <w:rPr>
          <w:rFonts w:cs="Arial"/>
          <w:sz w:val="22"/>
          <w:szCs w:val="22"/>
        </w:rPr>
        <w:t xml:space="preserve"> </w:t>
      </w:r>
      <w:r w:rsidR="00956C50">
        <w:rPr>
          <w:rFonts w:cs="Arial"/>
          <w:sz w:val="22"/>
          <w:szCs w:val="22"/>
        </w:rPr>
        <w:t xml:space="preserve">oder </w:t>
      </w:r>
      <w:r w:rsidR="002F6E78" w:rsidRPr="002F6E78">
        <w:rPr>
          <w:rFonts w:cs="Arial"/>
          <w:sz w:val="22"/>
          <w:szCs w:val="22"/>
        </w:rPr>
        <w:t>technische</w:t>
      </w:r>
      <w:r w:rsidR="00956C50">
        <w:rPr>
          <w:rFonts w:cs="Arial"/>
          <w:sz w:val="22"/>
          <w:szCs w:val="22"/>
        </w:rPr>
        <w:t>n</w:t>
      </w:r>
      <w:r w:rsidR="002F6E78" w:rsidRPr="002F6E78">
        <w:rPr>
          <w:rFonts w:cs="Arial"/>
          <w:sz w:val="22"/>
          <w:szCs w:val="22"/>
        </w:rPr>
        <w:t xml:space="preserve"> und berufliche</w:t>
      </w:r>
      <w:r w:rsidR="00956C50">
        <w:rPr>
          <w:rFonts w:cs="Arial"/>
          <w:sz w:val="22"/>
          <w:szCs w:val="22"/>
        </w:rPr>
        <w:t>n</w:t>
      </w:r>
      <w:r w:rsidR="002F6E78" w:rsidRPr="002F6E78">
        <w:rPr>
          <w:rFonts w:cs="Arial"/>
          <w:sz w:val="22"/>
          <w:szCs w:val="22"/>
        </w:rPr>
        <w:t xml:space="preserve"> Leistungsfähigkeit die Kapazitäten </w:t>
      </w:r>
      <w:r w:rsidR="00956C50">
        <w:rPr>
          <w:rFonts w:cs="Arial"/>
          <w:sz w:val="22"/>
          <w:szCs w:val="22"/>
        </w:rPr>
        <w:t xml:space="preserve">folgender </w:t>
      </w:r>
      <w:r w:rsidR="002F6E78" w:rsidRPr="002F6E78">
        <w:rPr>
          <w:rFonts w:cs="Arial"/>
          <w:sz w:val="22"/>
          <w:szCs w:val="22"/>
        </w:rPr>
        <w:t>Unternehmen in Anspruch zu nehmen</w:t>
      </w:r>
      <w:r w:rsidR="00A22F1C">
        <w:rPr>
          <w:rFonts w:cs="Arial"/>
          <w:sz w:val="22"/>
          <w:szCs w:val="22"/>
        </w:rPr>
        <w:t xml:space="preserve"> </w:t>
      </w:r>
      <w:r w:rsidR="00A22F1C" w:rsidRPr="00CB30C4">
        <w:rPr>
          <w:rFonts w:cs="Arial"/>
          <w:sz w:val="22"/>
          <w:szCs w:val="22"/>
        </w:rPr>
        <w:t>(</w:t>
      </w:r>
      <w:r w:rsidR="00A22F1C" w:rsidRPr="00CB30C4">
        <w:rPr>
          <w:rFonts w:cs="Arial"/>
          <w:i/>
          <w:iCs/>
          <w:sz w:val="22"/>
          <w:szCs w:val="22"/>
        </w:rPr>
        <w:t>Formblatt 05</w:t>
      </w:r>
      <w:r w:rsidR="00CB30C4" w:rsidRPr="00CB30C4">
        <w:rPr>
          <w:rFonts w:cs="Arial"/>
          <w:i/>
          <w:iCs/>
          <w:sz w:val="22"/>
          <w:szCs w:val="22"/>
        </w:rPr>
        <w:t xml:space="preserve"> </w:t>
      </w:r>
      <w:r w:rsidR="00A22F1C" w:rsidRPr="00CB30C4">
        <w:rPr>
          <w:rFonts w:cs="Arial"/>
          <w:i/>
          <w:iCs/>
          <w:sz w:val="22"/>
          <w:szCs w:val="22"/>
        </w:rPr>
        <w:t>beifügen</w:t>
      </w:r>
      <w:r w:rsidR="00A22F1C" w:rsidRPr="00CB30C4">
        <w:rPr>
          <w:rFonts w:cs="Arial"/>
          <w:sz w:val="22"/>
          <w:szCs w:val="22"/>
        </w:rPr>
        <w:t>):</w:t>
      </w: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62"/>
        <w:gridCol w:w="6237"/>
        <w:gridCol w:w="2977"/>
      </w:tblGrid>
      <w:tr w:rsidR="003642A1" w:rsidRPr="0053242E" w14:paraId="419848FE" w14:textId="77777777" w:rsidTr="008A2E8C">
        <w:tc>
          <w:tcPr>
            <w:tcW w:w="562" w:type="dxa"/>
            <w:shd w:val="clear" w:color="auto" w:fill="D9D9D9" w:themeFill="background1" w:themeFillShade="D9"/>
          </w:tcPr>
          <w:p w14:paraId="701C32AC" w14:textId="77777777" w:rsidR="003642A1" w:rsidRPr="0053242E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04D0E9CC" w14:textId="4913F91C" w:rsidR="003642A1" w:rsidRPr="0053242E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 xml:space="preserve">Firma, </w:t>
            </w:r>
            <w:r w:rsidR="00FA05B8">
              <w:rPr>
                <w:rFonts w:cs="Arial"/>
                <w:sz w:val="22"/>
                <w:szCs w:val="22"/>
              </w:rPr>
              <w:t>Anschrift</w:t>
            </w:r>
            <w:r w:rsidRPr="0053242E">
              <w:rPr>
                <w:rFonts w:cs="Arial"/>
                <w:sz w:val="22"/>
                <w:szCs w:val="22"/>
              </w:rPr>
              <w:t>, Registergericht, Registernummer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DA5ED95" w14:textId="77777777" w:rsidR="003642A1" w:rsidRPr="0053242E" w:rsidRDefault="003642A1" w:rsidP="002C7DAB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3642A1" w:rsidRPr="0053242E" w14:paraId="402ABE21" w14:textId="77777777" w:rsidTr="00A03F60">
        <w:tc>
          <w:tcPr>
            <w:tcW w:w="562" w:type="dxa"/>
            <w:vAlign w:val="center"/>
          </w:tcPr>
          <w:p w14:paraId="0A350647" w14:textId="77777777" w:rsidR="003642A1" w:rsidRPr="0053242E" w:rsidRDefault="003642A1" w:rsidP="00A03F6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23F77FA9" w14:textId="77777777" w:rsidR="003642A1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F3E88A4" w14:textId="77777777" w:rsidR="00DC62B2" w:rsidRPr="0053242E" w:rsidRDefault="00DC62B2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D0CD3EC" w14:textId="77777777" w:rsidR="003642A1" w:rsidRPr="0053242E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642A1" w:rsidRPr="0053242E" w14:paraId="70B4E2EF" w14:textId="77777777" w:rsidTr="00A03F60">
        <w:tc>
          <w:tcPr>
            <w:tcW w:w="562" w:type="dxa"/>
            <w:vAlign w:val="center"/>
          </w:tcPr>
          <w:p w14:paraId="42CCD713" w14:textId="77777777" w:rsidR="003642A1" w:rsidRPr="0053242E" w:rsidRDefault="003642A1" w:rsidP="00A03F6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5739BC2E" w14:textId="77777777" w:rsidR="003642A1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763BAA2" w14:textId="77777777" w:rsidR="00DC62B2" w:rsidRPr="0053242E" w:rsidRDefault="00DC62B2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7FBC4AC" w14:textId="77777777" w:rsidR="003642A1" w:rsidRPr="0053242E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642A1" w:rsidRPr="0053242E" w14:paraId="5C0D824E" w14:textId="77777777" w:rsidTr="00A03F60">
        <w:tc>
          <w:tcPr>
            <w:tcW w:w="562" w:type="dxa"/>
            <w:vAlign w:val="center"/>
          </w:tcPr>
          <w:p w14:paraId="6672CC9B" w14:textId="77777777" w:rsidR="003642A1" w:rsidRPr="0053242E" w:rsidRDefault="003642A1" w:rsidP="00A03F6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3EB11FC2" w14:textId="77777777" w:rsidR="003642A1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D2031CB" w14:textId="77777777" w:rsidR="00DC62B2" w:rsidRPr="0053242E" w:rsidRDefault="00DC62B2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72330A2" w14:textId="77777777" w:rsidR="003642A1" w:rsidRPr="0053242E" w:rsidRDefault="003642A1" w:rsidP="00A22F1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D4CC0CE" w14:textId="77777777" w:rsidR="003642A1" w:rsidRPr="00672358" w:rsidRDefault="003642A1" w:rsidP="003642A1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>(Tabelle bei Bedarf erweitern)</w:t>
      </w:r>
    </w:p>
    <w:p w14:paraId="1A50EDB4" w14:textId="77777777" w:rsidR="00271173" w:rsidRPr="00271173" w:rsidRDefault="00271173" w:rsidP="00271173">
      <w:pPr>
        <w:spacing w:before="160" w:after="0" w:line="288" w:lineRule="auto"/>
        <w:jc w:val="both"/>
        <w:rPr>
          <w:rFonts w:cs="Arial"/>
          <w:sz w:val="22"/>
          <w:szCs w:val="22"/>
        </w:rPr>
      </w:pPr>
    </w:p>
    <w:p w14:paraId="4861C15C" w14:textId="54D34604" w:rsidR="00A45215" w:rsidRPr="00DB418D" w:rsidRDefault="00B0304F" w:rsidP="00825BD7">
      <w:pPr>
        <w:spacing w:after="0" w:line="288" w:lineRule="auto"/>
        <w:jc w:val="both"/>
        <w:rPr>
          <w:rFonts w:cs="Arial"/>
          <w:b/>
          <w:bCs/>
          <w:sz w:val="22"/>
          <w:szCs w:val="22"/>
        </w:rPr>
      </w:pPr>
      <w:r w:rsidRPr="00DB418D">
        <w:rPr>
          <w:rFonts w:cs="Arial"/>
          <w:b/>
          <w:bCs/>
          <w:sz w:val="22"/>
          <w:szCs w:val="22"/>
        </w:rPr>
        <w:t>Zu unserem Teilnahmeantrag</w:t>
      </w:r>
      <w:r w:rsidR="00A45215" w:rsidRPr="00DB418D">
        <w:rPr>
          <w:rFonts w:cs="Arial"/>
          <w:b/>
          <w:bCs/>
          <w:sz w:val="22"/>
          <w:szCs w:val="22"/>
        </w:rPr>
        <w:t xml:space="preserve"> erklären wir (</w:t>
      </w:r>
      <w:r w:rsidR="00A45215" w:rsidRPr="009B0534">
        <w:rPr>
          <w:rFonts w:cs="Arial"/>
          <w:b/>
          <w:bCs/>
          <w:i/>
          <w:iCs/>
          <w:sz w:val="22"/>
          <w:szCs w:val="22"/>
        </w:rPr>
        <w:t>*Pflichtangaben</w:t>
      </w:r>
      <w:r w:rsidR="00A45215" w:rsidRPr="00DB418D">
        <w:rPr>
          <w:rFonts w:cs="Arial"/>
          <w:b/>
          <w:bCs/>
          <w:sz w:val="22"/>
          <w:szCs w:val="22"/>
        </w:rPr>
        <w:t xml:space="preserve">): </w:t>
      </w:r>
    </w:p>
    <w:p w14:paraId="669E22BC" w14:textId="225C5AE8" w:rsidR="00A45215" w:rsidRPr="0053242E" w:rsidRDefault="00546CE2" w:rsidP="00A16CE7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323086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215" w:rsidRPr="0053242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45215" w:rsidRPr="0053242E">
        <w:rPr>
          <w:rFonts w:cs="Arial"/>
          <w:sz w:val="22"/>
          <w:szCs w:val="22"/>
        </w:rPr>
        <w:tab/>
        <w:t xml:space="preserve">Wir haben </w:t>
      </w:r>
      <w:r w:rsidR="00A45215">
        <w:rPr>
          <w:rFonts w:cs="Arial"/>
          <w:sz w:val="22"/>
          <w:szCs w:val="22"/>
        </w:rPr>
        <w:t xml:space="preserve">die </w:t>
      </w:r>
      <w:r w:rsidR="00A45215" w:rsidRPr="0053242E">
        <w:rPr>
          <w:rFonts w:cs="Arial"/>
          <w:sz w:val="22"/>
          <w:szCs w:val="22"/>
        </w:rPr>
        <w:t xml:space="preserve">Vergabeunterlagen zur Kenntnis genommen und stimmen diesen </w:t>
      </w:r>
      <w:proofErr w:type="gramStart"/>
      <w:r w:rsidR="00A45215" w:rsidRPr="0053242E">
        <w:rPr>
          <w:rFonts w:cs="Arial"/>
          <w:sz w:val="22"/>
          <w:szCs w:val="22"/>
        </w:rPr>
        <w:t>zu.*</w:t>
      </w:r>
      <w:proofErr w:type="gramEnd"/>
    </w:p>
    <w:p w14:paraId="426D0A5D" w14:textId="5C80BF96" w:rsidR="00A45215" w:rsidRDefault="00546CE2" w:rsidP="00A16CE7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40811636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215" w:rsidRPr="0053242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45215" w:rsidRPr="0053242E">
        <w:rPr>
          <w:rFonts w:cs="Arial"/>
          <w:sz w:val="22"/>
          <w:szCs w:val="22"/>
        </w:rPr>
        <w:tab/>
        <w:t xml:space="preserve">Wir haben die einzureichenden </w:t>
      </w:r>
      <w:r w:rsidR="00A16CE7">
        <w:rPr>
          <w:rFonts w:cs="Arial"/>
          <w:sz w:val="22"/>
          <w:szCs w:val="22"/>
        </w:rPr>
        <w:t>Formblätter</w:t>
      </w:r>
      <w:r w:rsidR="00A45215" w:rsidRPr="0053242E">
        <w:rPr>
          <w:rFonts w:cs="Arial"/>
          <w:sz w:val="22"/>
          <w:szCs w:val="22"/>
        </w:rPr>
        <w:t xml:space="preserve"> </w:t>
      </w:r>
      <w:r w:rsidR="00A45215">
        <w:rPr>
          <w:rFonts w:cs="Arial"/>
          <w:sz w:val="22"/>
          <w:szCs w:val="22"/>
        </w:rPr>
        <w:t>ausgefüllt</w:t>
      </w:r>
      <w:r w:rsidR="00A45215" w:rsidRPr="0053242E">
        <w:rPr>
          <w:rFonts w:cs="Arial"/>
          <w:sz w:val="22"/>
          <w:szCs w:val="22"/>
        </w:rPr>
        <w:t xml:space="preserve">, aber im Übrigen nicht </w:t>
      </w:r>
      <w:proofErr w:type="gramStart"/>
      <w:r w:rsidR="00A45215" w:rsidRPr="0053242E">
        <w:rPr>
          <w:rFonts w:cs="Arial"/>
          <w:sz w:val="22"/>
          <w:szCs w:val="22"/>
        </w:rPr>
        <w:t>verändert.*</w:t>
      </w:r>
      <w:proofErr w:type="gramEnd"/>
    </w:p>
    <w:p w14:paraId="463F36C2" w14:textId="04DEB669" w:rsidR="00A45215" w:rsidRPr="0053242E" w:rsidRDefault="00546CE2" w:rsidP="0020075C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55463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215" w:rsidRPr="0053242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45215" w:rsidRPr="0053242E">
        <w:rPr>
          <w:rFonts w:cs="Arial"/>
          <w:sz w:val="22"/>
          <w:szCs w:val="22"/>
        </w:rPr>
        <w:tab/>
        <w:t xml:space="preserve">Wir bewerben uns regelmäßig um öffentliche Aufträge in vergleichbarer Größenordnung und sind deshalb mit den Anforderungen </w:t>
      </w:r>
      <w:r w:rsidR="00A45215">
        <w:rPr>
          <w:rFonts w:cs="Arial"/>
          <w:sz w:val="22"/>
          <w:szCs w:val="22"/>
        </w:rPr>
        <w:t xml:space="preserve">eines Vergabeverfahrens </w:t>
      </w:r>
      <w:r w:rsidR="00A45215" w:rsidRPr="0053242E">
        <w:rPr>
          <w:rFonts w:cs="Arial"/>
          <w:sz w:val="22"/>
          <w:szCs w:val="22"/>
        </w:rPr>
        <w:t>vertraut.</w:t>
      </w:r>
    </w:p>
    <w:p w14:paraId="1EB93227" w14:textId="77777777" w:rsidR="00981C7A" w:rsidRDefault="00981C7A" w:rsidP="00A45215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p w14:paraId="17895D9D" w14:textId="77777777" w:rsidR="00981C7A" w:rsidRDefault="00981C7A" w:rsidP="00A45215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sdt>
      <w:sdtPr>
        <w:rPr>
          <w:rFonts w:cs="Arial"/>
          <w:sz w:val="22"/>
          <w:szCs w:val="22"/>
        </w:rPr>
        <w:id w:val="-769938245"/>
        <w:placeholder>
          <w:docPart w:val="A1BF2AD55D59B142A79CBE2A338D0FDA"/>
        </w:placeholder>
        <w:showingPlcHdr/>
        <w15:color w:val="3366FF"/>
        <w:date>
          <w:dateFormat w:val="dd.MM.yyyy"/>
          <w:lid w:val="de-DE"/>
          <w:storeMappedDataAs w:val="dateTime"/>
          <w:calendar w:val="gregorian"/>
        </w:date>
      </w:sdtPr>
      <w:sdtEndPr/>
      <w:sdtContent>
        <w:p w14:paraId="77543780" w14:textId="77777777" w:rsidR="00A45215" w:rsidRDefault="00A45215" w:rsidP="00A45215">
          <w:pPr>
            <w:tabs>
              <w:tab w:val="left" w:pos="1236"/>
            </w:tabs>
            <w:spacing w:line="288" w:lineRule="auto"/>
            <w:jc w:val="both"/>
            <w:rPr>
              <w:rFonts w:cs="Arial"/>
              <w:sz w:val="22"/>
              <w:szCs w:val="22"/>
            </w:rPr>
          </w:pPr>
          <w:r w:rsidRPr="005921B7">
            <w:rPr>
              <w:rStyle w:val="Platzhaltertext"/>
              <w:sz w:val="22"/>
              <w:szCs w:val="22"/>
            </w:rPr>
            <w:t>Klicken</w:t>
          </w:r>
          <w:r w:rsidRPr="008B4145">
            <w:rPr>
              <w:rStyle w:val="Platzhaltertext"/>
            </w:rPr>
            <w:t xml:space="preserve"> oder </w:t>
          </w:r>
          <w:r w:rsidRPr="005921B7">
            <w:rPr>
              <w:rStyle w:val="Platzhaltertext"/>
              <w:sz w:val="22"/>
              <w:szCs w:val="22"/>
            </w:rPr>
            <w:t>tippen</w:t>
          </w:r>
          <w:r w:rsidRPr="008B4145">
            <w:rPr>
              <w:rStyle w:val="Platzhaltertext"/>
            </w:rPr>
            <w:t xml:space="preserve"> Sie, um ein Datum einzugeben.</w:t>
          </w:r>
        </w:p>
      </w:sdtContent>
    </w:sdt>
    <w:p w14:paraId="74E2310B" w14:textId="77777777" w:rsidR="00A45215" w:rsidRDefault="00A45215" w:rsidP="00A45215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>
        <w:rPr>
          <w:rFonts w:eastAsia="Cambria Math" w:cs="Arial"/>
          <w:sz w:val="16"/>
          <w:szCs w:val="16"/>
        </w:rPr>
        <w:t>Datum</w:t>
      </w:r>
    </w:p>
    <w:p w14:paraId="6C74986E" w14:textId="77777777" w:rsidR="00A45215" w:rsidRPr="005921B7" w:rsidRDefault="00A45215" w:rsidP="00A45215">
      <w:pPr>
        <w:tabs>
          <w:tab w:val="left" w:pos="1236"/>
        </w:tabs>
        <w:spacing w:line="288" w:lineRule="auto"/>
        <w:rPr>
          <w:rFonts w:eastAsia="Cambria Math" w:cs="Arial"/>
          <w:sz w:val="22"/>
          <w:szCs w:val="22"/>
        </w:rPr>
      </w:pPr>
    </w:p>
    <w:sdt>
      <w:sdtPr>
        <w:rPr>
          <w:rFonts w:eastAsia="Cambria Math" w:cs="Arial"/>
          <w:sz w:val="22"/>
          <w:szCs w:val="22"/>
        </w:rPr>
        <w:id w:val="-1714569992"/>
        <w:placeholder>
          <w:docPart w:val="4FEAC4547B3A0248BA22C048780CA057"/>
        </w:placeholder>
        <w:showingPlcHdr/>
        <w15:color w:val="3366FF"/>
        <w:text/>
      </w:sdtPr>
      <w:sdtEndPr/>
      <w:sdtContent>
        <w:p w14:paraId="5008A9BF" w14:textId="77777777" w:rsidR="00A45215" w:rsidRPr="005921B7" w:rsidRDefault="00A45215" w:rsidP="00A45215">
          <w:pPr>
            <w:tabs>
              <w:tab w:val="left" w:pos="1236"/>
            </w:tabs>
            <w:spacing w:line="288" w:lineRule="auto"/>
            <w:rPr>
              <w:rFonts w:eastAsia="Cambria Math" w:cs="Arial"/>
              <w:sz w:val="22"/>
              <w:szCs w:val="22"/>
            </w:rPr>
          </w:pPr>
          <w:r w:rsidRPr="005921B7">
            <w:rPr>
              <w:rStyle w:val="Platzhaltertext"/>
              <w:sz w:val="22"/>
              <w:szCs w:val="22"/>
            </w:rPr>
            <w:t>Klicken oder tippen Sie hier, um Text einzugeben.</w:t>
          </w:r>
        </w:p>
      </w:sdtContent>
    </w:sdt>
    <w:p w14:paraId="005ACFB6" w14:textId="132E6DA0" w:rsidR="00FA3B3F" w:rsidRPr="00672358" w:rsidRDefault="00A45215" w:rsidP="00672358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>
        <w:rPr>
          <w:rFonts w:eastAsia="Cambria Math" w:cs="Arial"/>
          <w:sz w:val="16"/>
          <w:szCs w:val="16"/>
        </w:rPr>
        <w:t xml:space="preserve">Name der unterzeichnenden Person für den Bewerber </w:t>
      </w:r>
      <w:r w:rsidRPr="002834CD">
        <w:rPr>
          <w:rFonts w:eastAsia="Cambria Math" w:cs="Arial"/>
          <w:sz w:val="16"/>
          <w:szCs w:val="16"/>
        </w:rPr>
        <w:t xml:space="preserve">/ </w:t>
      </w:r>
      <w:r>
        <w:rPr>
          <w:rFonts w:eastAsia="Cambria Math" w:cs="Arial"/>
          <w:sz w:val="16"/>
          <w:szCs w:val="16"/>
        </w:rPr>
        <w:t xml:space="preserve">das </w:t>
      </w:r>
      <w:r w:rsidR="0063131D">
        <w:rPr>
          <w:rFonts w:eastAsia="Cambria Math" w:cs="Arial"/>
          <w:sz w:val="16"/>
          <w:szCs w:val="16"/>
        </w:rPr>
        <w:t xml:space="preserve">zur Vertretung </w:t>
      </w:r>
      <w:r w:rsidRPr="002834CD">
        <w:rPr>
          <w:rFonts w:eastAsia="Cambria Math" w:cs="Arial"/>
          <w:sz w:val="16"/>
          <w:szCs w:val="16"/>
        </w:rPr>
        <w:t>bevollmächtigte</w:t>
      </w:r>
      <w:r>
        <w:rPr>
          <w:rFonts w:eastAsia="Cambria Math" w:cs="Arial"/>
          <w:sz w:val="16"/>
          <w:szCs w:val="16"/>
        </w:rPr>
        <w:t xml:space="preserve"> </w:t>
      </w:r>
      <w:r w:rsidRPr="002834CD">
        <w:rPr>
          <w:rFonts w:eastAsia="Cambria Math" w:cs="Arial"/>
          <w:sz w:val="16"/>
          <w:szCs w:val="16"/>
        </w:rPr>
        <w:t>Mitglied</w:t>
      </w:r>
      <w:r>
        <w:rPr>
          <w:rFonts w:eastAsia="Cambria Math" w:cs="Arial"/>
          <w:sz w:val="16"/>
          <w:szCs w:val="16"/>
        </w:rPr>
        <w:t xml:space="preserve"> der Bewerber</w:t>
      </w:r>
      <w:r w:rsidR="0094506F">
        <w:rPr>
          <w:rFonts w:eastAsia="Cambria Math" w:cs="Arial"/>
          <w:sz w:val="16"/>
          <w:szCs w:val="16"/>
        </w:rPr>
        <w:t>-/Bieter</w:t>
      </w:r>
      <w:r w:rsidRPr="002834CD">
        <w:rPr>
          <w:rFonts w:eastAsia="Cambria Math" w:cs="Arial"/>
          <w:sz w:val="16"/>
          <w:szCs w:val="16"/>
        </w:rPr>
        <w:t>gemeinschaft</w:t>
      </w:r>
    </w:p>
    <w:sectPr w:rsidR="00FA3B3F" w:rsidRPr="00672358" w:rsidSect="00F953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ECCA" w14:textId="77777777" w:rsidR="00546CE2" w:rsidRDefault="00546CE2" w:rsidP="009C479F">
      <w:pPr>
        <w:spacing w:after="0" w:line="240" w:lineRule="auto"/>
      </w:pPr>
      <w:r>
        <w:separator/>
      </w:r>
    </w:p>
  </w:endnote>
  <w:endnote w:type="continuationSeparator" w:id="0">
    <w:p w14:paraId="031BDAD4" w14:textId="77777777" w:rsidR="00546CE2" w:rsidRDefault="00546CE2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8E1F" w14:textId="77777777" w:rsidR="00410BDB" w:rsidRDefault="00410B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6A0F3" w14:textId="77777777" w:rsidR="00410BDB" w:rsidRDefault="00410B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364FD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6C77232F" w14:textId="77777777" w:rsidTr="00B4735A">
      <w:tc>
        <w:tcPr>
          <w:tcW w:w="3020" w:type="dxa"/>
        </w:tcPr>
        <w:p w14:paraId="6DB615E0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7D7215A7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1CB59B6F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7E18BD39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162033FD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318DBDB5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9DF1" w14:textId="77777777" w:rsidR="00546CE2" w:rsidRDefault="00546CE2" w:rsidP="009C479F">
      <w:pPr>
        <w:spacing w:after="0" w:line="240" w:lineRule="auto"/>
      </w:pPr>
      <w:r>
        <w:separator/>
      </w:r>
    </w:p>
  </w:footnote>
  <w:footnote w:type="continuationSeparator" w:id="0">
    <w:p w14:paraId="559FE1D8" w14:textId="77777777" w:rsidR="00546CE2" w:rsidRDefault="00546CE2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986C" w14:textId="77777777" w:rsidR="00410BDB" w:rsidRDefault="00410B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EB6F2" w14:textId="77777777" w:rsidR="00A45215" w:rsidRPr="006D4B67" w:rsidRDefault="00A45215" w:rsidP="00A45215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96D6782" w14:textId="1D710A75" w:rsidR="00A45215" w:rsidRPr="006D4B67" w:rsidRDefault="0089316D" w:rsidP="00A45215">
    <w:pPr>
      <w:pStyle w:val="Fuzeile"/>
      <w:rPr>
        <w:color w:val="1A1D55"/>
        <w:sz w:val="18"/>
        <w:szCs w:val="18"/>
      </w:rPr>
    </w:pPr>
    <w:r>
      <w:rPr>
        <w:color w:val="1A1D55"/>
        <w:sz w:val="18"/>
        <w:szCs w:val="18"/>
      </w:rPr>
      <w:t>Ausschreibung von medizinischen Geräten #2017</w:t>
    </w:r>
  </w:p>
  <w:p w14:paraId="7528E155" w14:textId="00977EE0" w:rsidR="00A45215" w:rsidRPr="00962AE1" w:rsidRDefault="00A45215" w:rsidP="00A45215">
    <w:pPr>
      <w:pStyle w:val="Fuzeile"/>
      <w:rPr>
        <w:color w:val="1A1D55"/>
        <w:sz w:val="18"/>
        <w:szCs w:val="18"/>
      </w:rPr>
    </w:pPr>
    <w:r w:rsidRPr="00962AE1">
      <w:rPr>
        <w:color w:val="1A1D55"/>
        <w:sz w:val="18"/>
        <w:szCs w:val="18"/>
      </w:rPr>
      <w:t xml:space="preserve">Vergabeverfahren: </w:t>
    </w:r>
    <w:proofErr w:type="spellStart"/>
    <w:r w:rsidR="003C0408" w:rsidRPr="00962AE1">
      <w:rPr>
        <w:color w:val="1A1D55"/>
        <w:sz w:val="18"/>
        <w:szCs w:val="18"/>
      </w:rPr>
      <w:t>Biplane</w:t>
    </w:r>
    <w:proofErr w:type="spellEnd"/>
    <w:r w:rsidR="003C0408" w:rsidRPr="00962AE1">
      <w:rPr>
        <w:color w:val="1A1D55"/>
        <w:sz w:val="18"/>
        <w:szCs w:val="18"/>
      </w:rPr>
      <w:t xml:space="preserve"> Angiographie</w:t>
    </w:r>
  </w:p>
  <w:p w14:paraId="3C596481" w14:textId="7A4E4F93" w:rsidR="00A45215" w:rsidRPr="00962AE1" w:rsidRDefault="00A45215" w:rsidP="00A45215">
    <w:pPr>
      <w:pStyle w:val="Fuzeile"/>
      <w:rPr>
        <w:color w:val="1A1D55"/>
        <w:sz w:val="18"/>
        <w:szCs w:val="18"/>
      </w:rPr>
    </w:pPr>
    <w:r w:rsidRPr="00962AE1">
      <w:rPr>
        <w:color w:val="1A1D55"/>
        <w:sz w:val="18"/>
        <w:szCs w:val="18"/>
      </w:rPr>
      <w:t xml:space="preserve">Vergabenummer: </w:t>
    </w:r>
    <w:r w:rsidR="00962AE1" w:rsidRPr="00962AE1">
      <w:rPr>
        <w:color w:val="1A1D55"/>
        <w:sz w:val="18"/>
        <w:szCs w:val="18"/>
      </w:rPr>
      <w:t>2017.6150</w:t>
    </w:r>
  </w:p>
  <w:p w14:paraId="69870E70" w14:textId="7A7309CE" w:rsidR="00FA2008" w:rsidRPr="006D4B67" w:rsidRDefault="00A45215" w:rsidP="00C73236">
    <w:pPr>
      <w:pStyle w:val="Fuzeile"/>
      <w:rPr>
        <w:color w:val="1A1D55"/>
        <w:sz w:val="18"/>
        <w:szCs w:val="18"/>
      </w:rPr>
    </w:pPr>
    <w:r w:rsidRPr="00962AE1">
      <w:rPr>
        <w:color w:val="1A1D55"/>
        <w:sz w:val="18"/>
        <w:szCs w:val="18"/>
      </w:rPr>
      <w:t xml:space="preserve">Formblatt 01 </w:t>
    </w:r>
    <w:r w:rsidR="00566DC3" w:rsidRPr="00962AE1">
      <w:rPr>
        <w:color w:val="1A1D55"/>
        <w:sz w:val="18"/>
        <w:szCs w:val="18"/>
      </w:rPr>
      <w:t xml:space="preserve">- </w:t>
    </w:r>
    <w:r w:rsidRPr="00962AE1">
      <w:rPr>
        <w:color w:val="1A1D55"/>
        <w:sz w:val="18"/>
        <w:szCs w:val="18"/>
      </w:rPr>
      <w:t>Teilnahmeantrag</w:t>
    </w:r>
  </w:p>
  <w:p w14:paraId="6B97803F" w14:textId="27CA89EA" w:rsidR="009E4B81" w:rsidRDefault="00B44B3F" w:rsidP="006D4B67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 w:rsidRPr="006D4B67"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 w:rsidRPr="006D4B67"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583D6E49" w14:textId="77777777" w:rsidR="006D4B67" w:rsidRDefault="006D4B67" w:rsidP="006D4B67">
    <w:pPr>
      <w:pStyle w:val="Fuzeile"/>
      <w:jc w:val="right"/>
      <w:rPr>
        <w:sz w:val="18"/>
        <w:szCs w:val="18"/>
      </w:rPr>
    </w:pPr>
  </w:p>
  <w:p w14:paraId="6877F856" w14:textId="77777777" w:rsidR="00E43618" w:rsidRPr="006D4B67" w:rsidRDefault="00E43618" w:rsidP="006D4B67">
    <w:pPr>
      <w:pStyle w:val="Fuzeile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B78A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2B2BE351" wp14:editId="4DBC51A6">
          <wp:extent cx="2340000" cy="1421772"/>
          <wp:effectExtent l="0" t="0" r="0" b="0"/>
          <wp:docPr id="126728543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0E06F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298EB7C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215"/>
    <w:rsid w:val="000127AA"/>
    <w:rsid w:val="00024B35"/>
    <w:rsid w:val="00026003"/>
    <w:rsid w:val="000331E6"/>
    <w:rsid w:val="00045A58"/>
    <w:rsid w:val="00061EFF"/>
    <w:rsid w:val="00062109"/>
    <w:rsid w:val="00085577"/>
    <w:rsid w:val="00086D7E"/>
    <w:rsid w:val="000937A7"/>
    <w:rsid w:val="000A7A18"/>
    <w:rsid w:val="00113B18"/>
    <w:rsid w:val="00120F60"/>
    <w:rsid w:val="001B3D37"/>
    <w:rsid w:val="001C6FD7"/>
    <w:rsid w:val="0020075C"/>
    <w:rsid w:val="002254E2"/>
    <w:rsid w:val="00236E4E"/>
    <w:rsid w:val="00240789"/>
    <w:rsid w:val="0024706D"/>
    <w:rsid w:val="002566CC"/>
    <w:rsid w:val="00271173"/>
    <w:rsid w:val="00271AB0"/>
    <w:rsid w:val="00285D8E"/>
    <w:rsid w:val="002A267F"/>
    <w:rsid w:val="002C1148"/>
    <w:rsid w:val="002C7DAB"/>
    <w:rsid w:val="002D1368"/>
    <w:rsid w:val="002D55E5"/>
    <w:rsid w:val="002D76CA"/>
    <w:rsid w:val="002E2227"/>
    <w:rsid w:val="002F6E78"/>
    <w:rsid w:val="003076B4"/>
    <w:rsid w:val="0031625E"/>
    <w:rsid w:val="003407D5"/>
    <w:rsid w:val="003642A1"/>
    <w:rsid w:val="00366162"/>
    <w:rsid w:val="00395798"/>
    <w:rsid w:val="003A3955"/>
    <w:rsid w:val="003B3B12"/>
    <w:rsid w:val="003C0408"/>
    <w:rsid w:val="003C2C56"/>
    <w:rsid w:val="003E0088"/>
    <w:rsid w:val="004008EE"/>
    <w:rsid w:val="00404275"/>
    <w:rsid w:val="00410BDB"/>
    <w:rsid w:val="004235EB"/>
    <w:rsid w:val="004352F8"/>
    <w:rsid w:val="004571F4"/>
    <w:rsid w:val="0047207E"/>
    <w:rsid w:val="004A0AC3"/>
    <w:rsid w:val="004A7E1E"/>
    <w:rsid w:val="004F54A9"/>
    <w:rsid w:val="004F5627"/>
    <w:rsid w:val="00512556"/>
    <w:rsid w:val="005241DA"/>
    <w:rsid w:val="005326BA"/>
    <w:rsid w:val="00535759"/>
    <w:rsid w:val="00546794"/>
    <w:rsid w:val="00546CE2"/>
    <w:rsid w:val="00560098"/>
    <w:rsid w:val="0056513E"/>
    <w:rsid w:val="00566DC3"/>
    <w:rsid w:val="00576375"/>
    <w:rsid w:val="005919F5"/>
    <w:rsid w:val="005C63EE"/>
    <w:rsid w:val="005D7777"/>
    <w:rsid w:val="005E3F0A"/>
    <w:rsid w:val="005E7823"/>
    <w:rsid w:val="0063131D"/>
    <w:rsid w:val="00665513"/>
    <w:rsid w:val="0066685A"/>
    <w:rsid w:val="006721FC"/>
    <w:rsid w:val="00672358"/>
    <w:rsid w:val="00673E65"/>
    <w:rsid w:val="0069432D"/>
    <w:rsid w:val="006A4E0F"/>
    <w:rsid w:val="006B0B39"/>
    <w:rsid w:val="006B305D"/>
    <w:rsid w:val="006B58A6"/>
    <w:rsid w:val="006C58FE"/>
    <w:rsid w:val="006D4B67"/>
    <w:rsid w:val="006F351A"/>
    <w:rsid w:val="00712FE1"/>
    <w:rsid w:val="00715228"/>
    <w:rsid w:val="00761DBF"/>
    <w:rsid w:val="00764C20"/>
    <w:rsid w:val="007746F3"/>
    <w:rsid w:val="007748C5"/>
    <w:rsid w:val="00781DD3"/>
    <w:rsid w:val="007B5D75"/>
    <w:rsid w:val="007D5F42"/>
    <w:rsid w:val="007D78BF"/>
    <w:rsid w:val="007F14F3"/>
    <w:rsid w:val="00825BD7"/>
    <w:rsid w:val="008313C7"/>
    <w:rsid w:val="00834A54"/>
    <w:rsid w:val="00854458"/>
    <w:rsid w:val="00872562"/>
    <w:rsid w:val="00892FB5"/>
    <w:rsid w:val="0089316D"/>
    <w:rsid w:val="008979B9"/>
    <w:rsid w:val="008A56D0"/>
    <w:rsid w:val="008B0B9D"/>
    <w:rsid w:val="008B326D"/>
    <w:rsid w:val="008C3B43"/>
    <w:rsid w:val="008D7C8D"/>
    <w:rsid w:val="008E14E2"/>
    <w:rsid w:val="008E1E2B"/>
    <w:rsid w:val="008E41D8"/>
    <w:rsid w:val="008F0C1A"/>
    <w:rsid w:val="008F481F"/>
    <w:rsid w:val="00912D79"/>
    <w:rsid w:val="009324C2"/>
    <w:rsid w:val="00932AC8"/>
    <w:rsid w:val="0094506F"/>
    <w:rsid w:val="00956C50"/>
    <w:rsid w:val="00960558"/>
    <w:rsid w:val="00962AE1"/>
    <w:rsid w:val="0097155E"/>
    <w:rsid w:val="00981B3D"/>
    <w:rsid w:val="00981C7A"/>
    <w:rsid w:val="00987690"/>
    <w:rsid w:val="009A20D6"/>
    <w:rsid w:val="009B0534"/>
    <w:rsid w:val="009C479F"/>
    <w:rsid w:val="009C673D"/>
    <w:rsid w:val="009D36F4"/>
    <w:rsid w:val="009E4B81"/>
    <w:rsid w:val="009F500A"/>
    <w:rsid w:val="00A03F60"/>
    <w:rsid w:val="00A12D16"/>
    <w:rsid w:val="00A16CE7"/>
    <w:rsid w:val="00A22F1C"/>
    <w:rsid w:val="00A45215"/>
    <w:rsid w:val="00A75418"/>
    <w:rsid w:val="00A86002"/>
    <w:rsid w:val="00A947F4"/>
    <w:rsid w:val="00A953A1"/>
    <w:rsid w:val="00AD415D"/>
    <w:rsid w:val="00AF073C"/>
    <w:rsid w:val="00AF597C"/>
    <w:rsid w:val="00AF5E04"/>
    <w:rsid w:val="00B0304F"/>
    <w:rsid w:val="00B10126"/>
    <w:rsid w:val="00B1513E"/>
    <w:rsid w:val="00B22F17"/>
    <w:rsid w:val="00B27F8E"/>
    <w:rsid w:val="00B315AB"/>
    <w:rsid w:val="00B37026"/>
    <w:rsid w:val="00B44990"/>
    <w:rsid w:val="00B44B3F"/>
    <w:rsid w:val="00B7020A"/>
    <w:rsid w:val="00B96C9B"/>
    <w:rsid w:val="00BA5AFC"/>
    <w:rsid w:val="00BA7172"/>
    <w:rsid w:val="00BB1808"/>
    <w:rsid w:val="00BE379A"/>
    <w:rsid w:val="00BE4AE1"/>
    <w:rsid w:val="00BF6862"/>
    <w:rsid w:val="00C07CFB"/>
    <w:rsid w:val="00C10BBE"/>
    <w:rsid w:val="00C30A9D"/>
    <w:rsid w:val="00C35F52"/>
    <w:rsid w:val="00C44615"/>
    <w:rsid w:val="00C71A67"/>
    <w:rsid w:val="00C73236"/>
    <w:rsid w:val="00C83719"/>
    <w:rsid w:val="00C856F6"/>
    <w:rsid w:val="00CB30C4"/>
    <w:rsid w:val="00CC353C"/>
    <w:rsid w:val="00CD2552"/>
    <w:rsid w:val="00CE0BB0"/>
    <w:rsid w:val="00CE5DE7"/>
    <w:rsid w:val="00D12E78"/>
    <w:rsid w:val="00D15399"/>
    <w:rsid w:val="00D453A3"/>
    <w:rsid w:val="00D616FA"/>
    <w:rsid w:val="00DA4994"/>
    <w:rsid w:val="00DA69F9"/>
    <w:rsid w:val="00DB418D"/>
    <w:rsid w:val="00DB590C"/>
    <w:rsid w:val="00DC62B2"/>
    <w:rsid w:val="00DE3D9B"/>
    <w:rsid w:val="00DF387C"/>
    <w:rsid w:val="00E13E3E"/>
    <w:rsid w:val="00E21748"/>
    <w:rsid w:val="00E42DA7"/>
    <w:rsid w:val="00E43618"/>
    <w:rsid w:val="00E6352C"/>
    <w:rsid w:val="00E730DA"/>
    <w:rsid w:val="00E763D0"/>
    <w:rsid w:val="00E77EAB"/>
    <w:rsid w:val="00E942A5"/>
    <w:rsid w:val="00EA7CA4"/>
    <w:rsid w:val="00EB39CF"/>
    <w:rsid w:val="00EC0A68"/>
    <w:rsid w:val="00ED5FC3"/>
    <w:rsid w:val="00F05A73"/>
    <w:rsid w:val="00F13F07"/>
    <w:rsid w:val="00F27010"/>
    <w:rsid w:val="00F37798"/>
    <w:rsid w:val="00F377CF"/>
    <w:rsid w:val="00F44635"/>
    <w:rsid w:val="00F47BFD"/>
    <w:rsid w:val="00F629C8"/>
    <w:rsid w:val="00F82F82"/>
    <w:rsid w:val="00F953EF"/>
    <w:rsid w:val="00FA05B8"/>
    <w:rsid w:val="00FA1C85"/>
    <w:rsid w:val="00FA2008"/>
    <w:rsid w:val="00FA2191"/>
    <w:rsid w:val="00FA3B3F"/>
    <w:rsid w:val="00FC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AF0C8"/>
  <w15:chartTrackingRefBased/>
  <w15:docId w15:val="{E20AA729-B519-2A48-9F07-C7F044F2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C47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C4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C4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C4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2D76CA"/>
    <w:pPr>
      <w:spacing w:after="240" w:line="276" w:lineRule="auto"/>
      <w:jc w:val="both"/>
    </w:pPr>
    <w:rPr>
      <w:rFonts w:ascii="Garamond" w:hAnsi="Garamond" w:cs="Futura Medium"/>
      <w:sz w:val="22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285D8E"/>
    <w:pPr>
      <w:spacing w:line="276" w:lineRule="auto"/>
      <w:ind w:left="709"/>
      <w:jc w:val="both"/>
    </w:pPr>
    <w:rPr>
      <w:rFonts w:ascii="Garamond" w:hAnsi="Garamond" w:cs="Futura Medium"/>
      <w:sz w:val="22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C35F52"/>
    <w:pPr>
      <w:spacing w:line="276" w:lineRule="auto"/>
      <w:ind w:left="709" w:hanging="709"/>
    </w:pPr>
    <w:rPr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CC353C"/>
    <w:pPr>
      <w:spacing w:before="360"/>
      <w:ind w:left="709" w:hanging="709"/>
    </w:pPr>
    <w:rPr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CC353C"/>
    <w:pPr>
      <w:spacing w:before="360"/>
      <w:ind w:left="1134" w:hanging="1134"/>
    </w:pPr>
    <w:rPr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  <w:style w:type="paragraph" w:styleId="Funotentext">
    <w:name w:val="footnote text"/>
    <w:basedOn w:val="Standard"/>
    <w:link w:val="FunotentextZchn"/>
    <w:rsid w:val="00A45215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customStyle="1" w:styleId="FunotentextZchn">
    <w:name w:val="Fußnotentext Zchn"/>
    <w:basedOn w:val="Absatz-Standardschriftart"/>
    <w:link w:val="Funotentext"/>
    <w:rsid w:val="00A45215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rsid w:val="00A4521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A45215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B305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5-09-28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BF2AD55D59B142A79CBE2A338D0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CB0DF0-A4D3-CA46-B490-9C50B84038D3}"/>
      </w:docPartPr>
      <w:docPartBody>
        <w:p w:rsidR="004F515C" w:rsidRDefault="007D64C6" w:rsidP="007D64C6">
          <w:pPr>
            <w:pStyle w:val="A1BF2AD55D59B142A79CBE2A338D0FDA"/>
          </w:pPr>
          <w:r w:rsidRPr="005921B7">
            <w:rPr>
              <w:rStyle w:val="Platzhaltertext"/>
              <w:sz w:val="22"/>
              <w:szCs w:val="22"/>
            </w:rPr>
            <w:t>Klicken</w:t>
          </w:r>
          <w:r w:rsidRPr="008B4145">
            <w:rPr>
              <w:rStyle w:val="Platzhaltertext"/>
            </w:rPr>
            <w:t xml:space="preserve"> oder </w:t>
          </w:r>
          <w:r w:rsidRPr="005921B7">
            <w:rPr>
              <w:rStyle w:val="Platzhaltertext"/>
              <w:sz w:val="22"/>
              <w:szCs w:val="22"/>
            </w:rPr>
            <w:t>tippen</w:t>
          </w:r>
          <w:r w:rsidRPr="008B4145">
            <w:rPr>
              <w:rStyle w:val="Platzhaltertext"/>
            </w:rPr>
            <w:t xml:space="preserve"> Sie, um ein Datum einzugeben.</w:t>
          </w:r>
        </w:p>
      </w:docPartBody>
    </w:docPart>
    <w:docPart>
      <w:docPartPr>
        <w:name w:val="4FEAC4547B3A0248BA22C048780CA0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70DEE1-1AA6-734E-826E-EC8701F9568A}"/>
      </w:docPartPr>
      <w:docPartBody>
        <w:p w:rsidR="004F515C" w:rsidRDefault="007D64C6" w:rsidP="007D64C6">
          <w:pPr>
            <w:pStyle w:val="4FEAC4547B3A0248BA22C048780CA057"/>
          </w:pPr>
          <w:r w:rsidRPr="005921B7">
            <w:rPr>
              <w:rStyle w:val="Platzhaltertext"/>
              <w:sz w:val="22"/>
              <w:szCs w:val="2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4C6"/>
    <w:rsid w:val="000A6514"/>
    <w:rsid w:val="000E045F"/>
    <w:rsid w:val="00185FBB"/>
    <w:rsid w:val="001D431B"/>
    <w:rsid w:val="002D55E5"/>
    <w:rsid w:val="003D550A"/>
    <w:rsid w:val="003F10B5"/>
    <w:rsid w:val="00404275"/>
    <w:rsid w:val="004F515C"/>
    <w:rsid w:val="004F54A9"/>
    <w:rsid w:val="005501FC"/>
    <w:rsid w:val="007A18F2"/>
    <w:rsid w:val="007D64C6"/>
    <w:rsid w:val="008B326D"/>
    <w:rsid w:val="008C3B43"/>
    <w:rsid w:val="008E14E2"/>
    <w:rsid w:val="00972354"/>
    <w:rsid w:val="00BB35F3"/>
    <w:rsid w:val="00BF6ADB"/>
    <w:rsid w:val="00D8662B"/>
    <w:rsid w:val="00DA69F9"/>
    <w:rsid w:val="00E42DA7"/>
    <w:rsid w:val="00E730DA"/>
    <w:rsid w:val="00E763D0"/>
    <w:rsid w:val="00E93ACD"/>
    <w:rsid w:val="00F06ED0"/>
    <w:rsid w:val="00F1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64C6"/>
    <w:rPr>
      <w:color w:val="808080"/>
    </w:rPr>
  </w:style>
  <w:style w:type="paragraph" w:customStyle="1" w:styleId="A1BF2AD55D59B142A79CBE2A338D0FDA">
    <w:name w:val="A1BF2AD55D59B142A79CBE2A338D0FDA"/>
    <w:rsid w:val="007D64C6"/>
  </w:style>
  <w:style w:type="paragraph" w:customStyle="1" w:styleId="4FEAC4547B3A0248BA22C048780CA057">
    <w:name w:val="4FEAC4547B3A0248BA22C048780CA057"/>
    <w:rsid w:val="007D6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B1F16A7ACE5A40804BD25516553CCC" ma:contentTypeVersion="3" ma:contentTypeDescription="Ein neues Dokument erstellen." ma:contentTypeScope="" ma:versionID="2afd1278c0385744b3c34c9414bf57c7">
  <xsd:schema xmlns:xsd="http://www.w3.org/2001/XMLSchema" xmlns:xs="http://www.w3.org/2001/XMLSchema" xmlns:p="http://schemas.microsoft.com/office/2006/metadata/properties" xmlns:ns2="02be3790-c752-4e6e-8b50-f65975792832" targetNamespace="http://schemas.microsoft.com/office/2006/metadata/properties" ma:root="true" ma:fieldsID="bc378f47f58d3a3c81905535d5d31dc6" ns2:_="">
    <xsd:import namespace="02be3790-c752-4e6e-8b50-f65975792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e3790-c752-4e6e-8b50-f65975792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68A7B3-5664-410E-859F-C324ED82E4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3E72A6-B35D-44C8-BF6D-B3E921ACB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e3790-c752-4e6e-8b50-f65975792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59A84-B8CA-472A-8D00-DA813C7521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2025-09-28).dotx</Template>
  <TotalTime>0</TotalTime>
  <Pages>2</Pages>
  <Words>260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18</cp:revision>
  <cp:lastPrinted>2025-09-27T11:06:00Z</cp:lastPrinted>
  <dcterms:created xsi:type="dcterms:W3CDTF">2026-02-19T16:18:00Z</dcterms:created>
  <dcterms:modified xsi:type="dcterms:W3CDTF">2026-04-15T13:09:00Z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0x0101008FB1F16A7ACE5A40804BD25516553CCC</vt:lpwstr>
  </property>
  <property fmtid="{D5CDD505-2E9C-101B-9397-08002B2CF9AE}" pid="3" name="MediaServiceImageTags">
    <vt:lpwstr/>
  </property>
</Properties>
</file>